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41" w:rsidRDefault="000829E4">
      <w:pPr>
        <w:tabs>
          <w:tab w:val="left" w:pos="6034"/>
        </w:tabs>
        <w:jc w:val="center"/>
        <w:rPr>
          <w:rFonts w:ascii="仿宋_GB2312" w:hAnsi="仿宋_GB2312"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工程建设项目招标方式、招标组织形式和招标范围核准申报流程图</w:t>
      </w:r>
    </w:p>
    <w:p w:rsidR="006A2041" w:rsidRDefault="006A2041">
      <w:pPr>
        <w:tabs>
          <w:tab w:val="left" w:pos="6034"/>
        </w:tabs>
        <w:jc w:val="center"/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17.1pt;margin-top:6pt;width:119pt;height:402.4pt;z-index:-251660800" o:gfxdata="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5vUiI2QAAAAoBAAAP&#10;AAAAAAAAAAEAIAAAACIAAABkcnMvZG93bnJldi54bWxQSwECFAAUAAAACACHTuJADwFShRcCAABB&#10;BAAADgAAAAAAAAABACAAAAAoAQAAZHJzL2Uyb0RvYy54bWxQSwUGAAAAAAYABgBZAQAAsQUAAAAA&#10;">
            <v:textbox>
              <w:txbxContent>
                <w:p w:rsidR="006A2041" w:rsidRDefault="000829E4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sz w:val="24"/>
                    </w:rPr>
                    <w:t>现场领取：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、招标基本情况审核表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、宁远县工程建设项目招标项目事项核准表（一式三份）</w:t>
                  </w:r>
                  <w:r w:rsidR="00235E68">
                    <w:rPr>
                      <w:rFonts w:hint="eastAsia"/>
                      <w:sz w:val="24"/>
                    </w:rPr>
                    <w:t>。</w:t>
                  </w:r>
                  <w:r>
                    <w:rPr>
                      <w:rFonts w:hint="eastAsia"/>
                      <w:sz w:val="24"/>
                    </w:rPr>
                    <w:t>项目单位自备：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rFonts w:hint="eastAsia"/>
                      <w:sz w:val="24"/>
                    </w:rPr>
                    <w:t>、项目单位申请报告</w:t>
                  </w: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rFonts w:hint="eastAsia"/>
                      <w:sz w:val="24"/>
                    </w:rPr>
                    <w:t>、宁远县财政局投资评审中心评审定案表额</w:t>
                  </w:r>
                  <w:r>
                    <w:rPr>
                      <w:rFonts w:hint="eastAsia"/>
                      <w:sz w:val="24"/>
                    </w:rPr>
                    <w:t>3</w:t>
                  </w:r>
                  <w:r>
                    <w:rPr>
                      <w:rFonts w:hint="eastAsia"/>
                      <w:sz w:val="24"/>
                    </w:rPr>
                    <w:t>、项目</w:t>
                  </w:r>
                  <w:r w:rsidR="00235E68">
                    <w:rPr>
                      <w:rFonts w:hint="eastAsia"/>
                      <w:sz w:val="24"/>
                    </w:rPr>
                    <w:t>招标</w:t>
                  </w:r>
                  <w:r>
                    <w:rPr>
                      <w:rFonts w:hint="eastAsia"/>
                      <w:sz w:val="24"/>
                    </w:rPr>
                    <w:t>方案</w:t>
                  </w:r>
                  <w:r>
                    <w:rPr>
                      <w:rFonts w:hint="eastAsia"/>
                      <w:sz w:val="24"/>
                    </w:rPr>
                    <w:t>4</w:t>
                  </w:r>
                  <w:r>
                    <w:rPr>
                      <w:rFonts w:hint="eastAsia"/>
                      <w:sz w:val="24"/>
                    </w:rPr>
                    <w:t>、项目实施单位上级主管部门或县委、县政府文件或分管县级领导及以上的领导的批示、发改委的批复文件。</w:t>
                  </w:r>
                  <w:r>
                    <w:rPr>
                      <w:rFonts w:hint="eastAsia"/>
                      <w:sz w:val="24"/>
                    </w:rPr>
                    <w:t>5</w:t>
                  </w:r>
                  <w:r>
                    <w:rPr>
                      <w:rFonts w:hint="eastAsia"/>
                      <w:sz w:val="24"/>
                    </w:rPr>
                    <w:t>、项目单位统一社会信用代码证书（或营业执照）、法人代表身份证复印件。</w:t>
                  </w:r>
                  <w:r w:rsidR="00235E68">
                    <w:rPr>
                      <w:rFonts w:hint="eastAsia"/>
                      <w:sz w:val="24"/>
                    </w:rPr>
                    <w:t>6.</w:t>
                  </w:r>
                  <w:r w:rsidR="00235E68">
                    <w:rPr>
                      <w:rFonts w:hint="eastAsia"/>
                      <w:sz w:val="24"/>
                    </w:rPr>
                    <w:t>行政审批信用承诺书。</w:t>
                  </w:r>
                  <w:r>
                    <w:rPr>
                      <w:rFonts w:hint="eastAsia"/>
                      <w:b/>
                      <w:bCs/>
                      <w:sz w:val="24"/>
                    </w:rPr>
                    <w:t>（提供</w:t>
                  </w:r>
                  <w:r w:rsidR="00235E68">
                    <w:rPr>
                      <w:rFonts w:hint="eastAsia"/>
                      <w:b/>
                      <w:bCs/>
                      <w:sz w:val="24"/>
                    </w:rPr>
                    <w:t>所有</w:t>
                  </w:r>
                  <w:r>
                    <w:rPr>
                      <w:rFonts w:hint="eastAsia"/>
                      <w:b/>
                      <w:bCs/>
                      <w:sz w:val="24"/>
                    </w:rPr>
                    <w:t>批件为复印件的均加盖单位公章并注明复印属实字样）</w:t>
                  </w:r>
                </w:p>
                <w:p w:rsidR="006A2041" w:rsidRDefault="006A2041">
                  <w:pPr>
                    <w:jc w:val="center"/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仿宋_GB2312" w:hAnsi="仿宋_GB2312"/>
          <w:szCs w:val="32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left:0;text-align:left;margin-left:142.15pt;margin-top:4.75pt;width:118.5pt;height:47.95pt;z-index:-251664896" o:gfxdata="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Uu1DrZ&#10;AAAACQEAAA8AAAAAAAAAAQAgAAAAIgAAAGRycy9kb3ducmV2LnhtbFBLAQIUABQAAAAIAIdO4kAu&#10;0RpGHwIAAEMEAAAOAAAAAAAAAAEAIAAAACgBAABkcnMvZTJvRG9jLnhtbFBLBQYAAAAABgAGAFkB&#10;AAC5BQAAAAA=&#10;">
            <v:textbox>
              <w:txbxContent>
                <w:p w:rsidR="006A2041" w:rsidRDefault="000829E4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bCs/>
                      <w:sz w:val="44"/>
                      <w:szCs w:val="44"/>
                    </w:rPr>
                    <w:t>项目申报</w:t>
                  </w:r>
                </w:p>
              </w:txbxContent>
            </v:textbox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01.9pt;margin-top:.85pt;width:39pt;height:.9pt;flip:x;z-index:-251659776" o:gfxdata="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4A/orVAAAABwEAAA8AAAAAAAAAAQAg&#10;AAAAIgAAAGRycy9kb3ducmV2LnhtbFBLAQIUABQAAAAIAIdO4kCpJJ1mEQIAAP0DAAAOAAAAAAAA&#10;AAEAIAAAACQBAABkcnMvZTJvRG9jLnhtbFBLBQYAAAAABgAGAFkBAACnBQAAAAA=&#10;">
            <v:stroke endarrow="block"/>
          </v:shape>
        </w:pict>
      </w:r>
      <w:r w:rsidR="000829E4">
        <w:rPr>
          <w:rFonts w:ascii="仿宋_GB2312" w:hAnsi="仿宋_GB2312" w:hint="eastAsia"/>
          <w:szCs w:val="32"/>
        </w:rPr>
        <w:tab/>
      </w: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36" type="#_x0000_t32" style="position:absolute;left:0;text-align:left;margin-left:198.3pt;margin-top:5.8pt;width:.35pt;height:58.25pt;flip:x;z-index:-251662848" o:gfxdata="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Dj0hzaAAAACgEAAA8AAAAAAAAA&#10;AQAgAAAAIgAAAGRycy9kb3ducmV2LnhtbFBLAQIUABQAAAAIAIdO4kDyQePvDwIAAPwDAAAOAAAA&#10;AAAAAAEAIAAAACkBAABkcnMvZTJvRG9jLnhtbFBLBQYAAAAABgAGAFkBAACqBQAAAAA=&#10;">
            <v:stroke endarrow="block"/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35" type="#_x0000_t109" style="position:absolute;left:0;text-align:left;margin-left:275.05pt;margin-top:14.75pt;width:112.35pt;height:29pt;z-index:-251656704" o:gfxdata="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6t6o52QAAAAkB&#10;AAAPAAAAAAAAAAEAIAAAACIAAABkcnMvZG93bnJldi54bWxQSwECFAAUAAAACACHTuJAiGR0rRoC&#10;AABABAAADgAAAAAAAAABACAAAAAoAQAAZHJzL2Uyb0RvYy54bWxQSwUGAAAAAAYABgBZAQAAtAUA&#10;AAAA&#10;">
            <v:textbox>
              <w:txbxContent>
                <w:p w:rsidR="006A2041" w:rsidRDefault="000829E4">
                  <w:pPr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核准部门人员初审</w:t>
                  </w:r>
                </w:p>
              </w:txbxContent>
            </v:textbox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34" type="#_x0000_t32" style="position:absolute;left:0;text-align:left;margin-left:253.05pt;margin-top:14.95pt;width:22.5pt;height:.8pt;z-index:-251657728" o:gfxdata="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oMzc9oAAAAJAQAADwAAAAAAAAABACAAAAAi&#10;AAAAZHJzL2Rvd25yZXYueG1sUEsBAhQAFAAAAAgAh07iQM09ocoIAgAA8wMAAA4AAAAAAAAAAQAg&#10;AAAAKQEAAGRycy9lMm9Eb2MueG1sUEsFBgAAAAAGAAYAWQEAAKMFAAAAAA==&#10;">
            <v:stroke endarrow="block"/>
          </v:shape>
        </w:pict>
      </w:r>
      <w:r>
        <w:rPr>
          <w:rFonts w:ascii="仿宋_GB2312" w:hAnsi="仿宋_GB2312"/>
          <w:szCs w:val="32"/>
        </w:rPr>
        <w:pict>
          <v:shape id="_x0000_s1033" type="#_x0000_t109" style="position:absolute;left:0;text-align:left;margin-left:146.8pt;margin-top:1.6pt;width:106.55pt;height:50.15pt;z-index:251660800" o:gfxdata="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BnRR2QAAAAkBAAAP&#10;AAAAAAAAAAEAIAAAACIAAABkcnMvZG93bnJldi54bWxQSwECFAAUAAAACACHTuJA6nlexBcCAABA&#10;BAAADgAAAAAAAAABACAAAAAoAQAAZHJzL2Uyb0RvYy54bWxQSwUGAAAAAAYABgBZAQAAsQUAAAAA&#10;">
            <v:textbox>
              <w:txbxContent>
                <w:p w:rsidR="006A2041" w:rsidRDefault="000829E4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rFonts w:hint="eastAsia"/>
                      <w:b/>
                      <w:sz w:val="44"/>
                    </w:rPr>
                    <w:t>受理</w:t>
                  </w:r>
                </w:p>
              </w:txbxContent>
            </v:textbox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32" type="#_x0000_t32" style="position:absolute;left:0;text-align:left;margin-left:198.65pt;margin-top:5.15pt;width:3.75pt;height:233.65pt;z-index:-251658752" o:gfxdata="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aK6+faAAAACgEAAA8AAAAAAAAAAQAgAAAAIgAA&#10;AGRycy9kb3ducmV2LnhtbFBLAQIUABQAAAAIAIdO4kD1DcCVBgIAAPQDAAAOAAAAAAAAAAEAIAAA&#10;ACkBAABkcnMvZTJvRG9jLnhtbFBLBQYAAAAABgAGAFkBAAChBQAAAAA=&#10;">
            <v:stroke endarrow="block"/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bookmarkStart w:id="0" w:name="_GoBack"/>
      <w:bookmarkEnd w:id="0"/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31" type="#_x0000_t109" style="position:absolute;left:0;text-align:left;margin-left:284.05pt;margin-top:13.65pt;width:140.25pt;height:65.05pt;z-index:251662848" o:gfxdata="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vLBdvZAAAACgEAAA8A&#10;AAAAAAAAAQAgAAAAIgAAAGRycy9kb3ducmV2LnhtbFBLAQIUABQAAAAIAIdO4kDsaooBFgIAAEIE&#10;AAAOAAAAAAAAAAEAIAAAACgBAABkcnMvZTJvRG9jLnhtbFBLBQYAAAAABgAGAFkBAACwBQAAAAA=&#10;">
            <v:textbox>
              <w:txbxContent>
                <w:p w:rsidR="006A2041" w:rsidRDefault="000829E4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依次由发改</w:t>
                  </w:r>
                  <w:r w:rsidR="00BE3BC6">
                    <w:rPr>
                      <w:rFonts w:hint="eastAsia"/>
                      <w:sz w:val="24"/>
                    </w:rPr>
                    <w:t>局</w:t>
                  </w:r>
                  <w:r>
                    <w:rPr>
                      <w:rFonts w:hint="eastAsia"/>
                      <w:sz w:val="24"/>
                    </w:rPr>
                    <w:t>分管领导、</w:t>
                  </w:r>
                  <w:r w:rsidR="00BE3BC6">
                    <w:rPr>
                      <w:rFonts w:hint="eastAsia"/>
                      <w:sz w:val="24"/>
                    </w:rPr>
                    <w:t>局长</w:t>
                  </w:r>
                  <w:r>
                    <w:rPr>
                      <w:rFonts w:hint="eastAsia"/>
                      <w:sz w:val="24"/>
                    </w:rPr>
                    <w:t>、县政府领导审核、同意</w:t>
                  </w:r>
                </w:p>
              </w:txbxContent>
            </v:textbox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30" type="#_x0000_t109" style="position:absolute;left:0;text-align:left;margin-left:152.05pt;margin-top:11.05pt;width:106.55pt;height:50.15pt;z-index:251663872" o:gfxdata="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QAMg3ZAAAACgEAAA8A&#10;AAAAAAAAAQAgAAAAIgAAAGRycy9kb3ducmV2LnhtbFBLAQIUABQAAAAIAIdO4kAq8DlsFgIAAEAE&#10;AAAOAAAAAAAAAAEAIAAAACgBAABkcnMvZTJvRG9jLnhtbFBLBQYAAAAABgAGAFkBAACwBQAAAAA=&#10;">
            <v:textbox>
              <w:txbxContent>
                <w:p w:rsidR="006A2041" w:rsidRDefault="000829E4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rFonts w:hint="eastAsia"/>
                      <w:b/>
                      <w:sz w:val="44"/>
                    </w:rPr>
                    <w:t>审核</w:t>
                  </w:r>
                </w:p>
              </w:txbxContent>
            </v:textbox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29" type="#_x0000_t32" style="position:absolute;left:0;text-align:left;margin-left:259.05pt;margin-top:5.7pt;width:22.5pt;height:.25pt;flip:y;z-index:251661824" o:gfxdata="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e/ob9gAAAAJAQAADwAAAAAAAAABACAA&#10;AAAiAAAAZHJzL2Rvd25yZXYueG1sUEsBAhQAFAAAAAgAh07iQITtvCYNAgAA/gMAAA4AAAAAAAAA&#10;AQAgAAAAJwEAAGRycy9lMm9Eb2MueG1sUEsFBgAAAAAGAAYAWQEAAKYFAAAAAA==&#10;">
            <v:stroke endarrow="block"/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28" type="#_x0000_t32" style="position:absolute;left:0;text-align:left;margin-left:206.9pt;margin-top:14.65pt;width:.4pt;height:38.6pt;z-index:-251661824" o:gfxdata="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HO8JTbAAAACgEAAA8AAAAAAAAAAQAgAAAA&#10;IgAAAGRycy9kb3ducmV2LnhtbFBLAQIUABQAAAAIAIdO4kCGoZpmCAIAAPQDAAAOAAAAAAAAAAEA&#10;IAAAACoBAABkcnMvZTJvRG9jLnhtbFBLBQYAAAAABgAGAFkBAACkBQAAAAA=&#10;">
            <v:stroke endarrow="block"/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  <w:r>
        <w:rPr>
          <w:rFonts w:ascii="仿宋_GB2312" w:hAnsi="仿宋_GB2312"/>
          <w:szCs w:val="32"/>
        </w:rPr>
        <w:pict>
          <v:shape id="_x0000_s1027" type="#_x0000_t116" style="position:absolute;left:0;text-align:left;margin-left:148.15pt;margin-top:12.1pt;width:128.45pt;height:48.75pt;z-index:-251663872" o:gfxdata="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lxj&#10;LtkAAAAKAQAADwAAAAAAAAABACAAAAAiAAAAZHJzL2Rvd25yZXYueG1sUEsBAhQAFAAAAAgAh07i&#10;QN6qAPchAgAARQQAAA4AAAAAAAAAAQAgAAAAKAEAAGRycy9lMm9Eb2MueG1sUEsFBgAAAAAGAAYA&#10;WQEAALsFAAAAAA==&#10;">
            <v:textbox>
              <w:txbxContent>
                <w:p w:rsidR="006A2041" w:rsidRDefault="000829E4">
                  <w:pPr>
                    <w:jc w:val="center"/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bCs/>
                      <w:sz w:val="44"/>
                      <w:szCs w:val="44"/>
                    </w:rPr>
                    <w:t>办结</w:t>
                  </w:r>
                </w:p>
              </w:txbxContent>
            </v:textbox>
          </v:shape>
        </w:pict>
      </w: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>
      <w:pPr>
        <w:rPr>
          <w:rFonts w:ascii="仿宋_GB2312" w:hAnsi="仿宋_GB2312"/>
          <w:szCs w:val="32"/>
        </w:rPr>
      </w:pPr>
    </w:p>
    <w:p w:rsidR="006A2041" w:rsidRDefault="006A2041"/>
    <w:p w:rsidR="006A2041" w:rsidRDefault="006A2041">
      <w:pPr>
        <w:tabs>
          <w:tab w:val="left" w:pos="1123"/>
        </w:tabs>
        <w:jc w:val="left"/>
      </w:pPr>
    </w:p>
    <w:p w:rsidR="006A2041" w:rsidRDefault="000829E4">
      <w:pPr>
        <w:tabs>
          <w:tab w:val="left" w:pos="5878"/>
        </w:tabs>
      </w:pPr>
      <w:r>
        <w:rPr>
          <w:rFonts w:ascii="仿宋_GB2312" w:hAnsi="仿宋_GB2312" w:hint="eastAsia"/>
          <w:szCs w:val="32"/>
        </w:rPr>
        <w:tab/>
      </w:r>
    </w:p>
    <w:p w:rsidR="006A2041" w:rsidRDefault="006A2041"/>
    <w:sectPr w:rsidR="006A2041" w:rsidSect="006A20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9E4" w:rsidRDefault="000829E4" w:rsidP="00235E68">
      <w:r>
        <w:separator/>
      </w:r>
    </w:p>
  </w:endnote>
  <w:endnote w:type="continuationSeparator" w:id="1">
    <w:p w:rsidR="000829E4" w:rsidRDefault="000829E4" w:rsidP="00235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9E4" w:rsidRDefault="000829E4" w:rsidP="00235E68">
      <w:r>
        <w:separator/>
      </w:r>
    </w:p>
  </w:footnote>
  <w:footnote w:type="continuationSeparator" w:id="1">
    <w:p w:rsidR="000829E4" w:rsidRDefault="000829E4" w:rsidP="00235E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DB7E1E"/>
    <w:rsid w:val="000829E4"/>
    <w:rsid w:val="00235E68"/>
    <w:rsid w:val="006A2041"/>
    <w:rsid w:val="00BE3BC6"/>
    <w:rsid w:val="333F7FD5"/>
    <w:rsid w:val="6D535020"/>
    <w:rsid w:val="718B60B6"/>
    <w:rsid w:val="75DB7E1E"/>
    <w:rsid w:val="7F724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37"/>
        <o:r id="V:Rule2" type="connector" idref="#_x0000_s1036"/>
        <o:r id="V:Rule3" type="connector" idref="#_x0000_s1034"/>
        <o:r id="V:Rule4" type="connector" idref="#_x0000_s1032"/>
        <o:r id="V:Rule5" type="connector" idref="#_x0000_s1029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0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6A204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35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E68"/>
    <w:rPr>
      <w:kern w:val="2"/>
      <w:sz w:val="18"/>
      <w:szCs w:val="18"/>
    </w:rPr>
  </w:style>
  <w:style w:type="paragraph" w:styleId="a4">
    <w:name w:val="footer"/>
    <w:basedOn w:val="a"/>
    <w:link w:val="Char0"/>
    <w:rsid w:val="00235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E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1</Pages>
  <Words>12</Words>
  <Characters>73</Characters>
  <Application>Microsoft Office Word</Application>
  <DocSecurity>0</DocSecurity>
  <Lines>1</Lines>
  <Paragraphs>1</Paragraphs>
  <ScaleCrop>false</ScaleCrop>
  <Company>微软中国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我的天堂</dc:creator>
  <cp:lastModifiedBy>Administrator</cp:lastModifiedBy>
  <cp:revision>3</cp:revision>
  <cp:lastPrinted>2018-09-14T02:50:00Z</cp:lastPrinted>
  <dcterms:created xsi:type="dcterms:W3CDTF">2021-03-09T01:07:00Z</dcterms:created>
  <dcterms:modified xsi:type="dcterms:W3CDTF">2021-03-09T01:08:00Z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