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8D" w:rsidRDefault="0036088D">
      <w:pPr>
        <w:jc w:val="center"/>
        <w:rPr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shd w:val="clear" w:color="auto" w:fill="FFFFFF"/>
        </w:rPr>
        <w:t>超出本部门管辖系统的部门统计调查项目审批流程图</w:t>
      </w:r>
    </w:p>
    <w:p w:rsidR="0036088D" w:rsidRDefault="0036088D">
      <w:pPr>
        <w:jc w:val="center"/>
      </w:pPr>
    </w:p>
    <w:p w:rsidR="0036088D" w:rsidRDefault="0036088D">
      <w:r>
        <w:rPr>
          <w:noProof/>
        </w:rPr>
        <w:pict>
          <v:roundrect id="_x0000_s1026" style="position:absolute;left:0;text-align:left;margin-left:135.75pt;margin-top:10.05pt;width:135pt;height:48.75pt;z-index:251645440" arcsize="10923f">
            <v:textbox>
              <w:txbxContent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查验：申办材料</w:t>
                  </w:r>
                </w:p>
              </w:txbxContent>
            </v:textbox>
          </v:roundrect>
        </w:pict>
      </w:r>
    </w:p>
    <w:p w:rsidR="0036088D" w:rsidRDefault="0036088D">
      <w:pPr>
        <w:rPr>
          <w:u w:val="single"/>
        </w:rPr>
      </w:pPr>
      <w:r>
        <w:tab/>
      </w:r>
    </w:p>
    <w:p w:rsidR="0036088D" w:rsidRDefault="0036088D">
      <w:pPr>
        <w:rPr>
          <w:u w:val="single"/>
        </w:rPr>
      </w:pPr>
      <w:r>
        <w:tab/>
        <w:t xml:space="preserve">                                                </w:t>
      </w:r>
      <w:r>
        <w:rPr>
          <w:rFonts w:hint="eastAsia"/>
          <w:u w:val="single"/>
        </w:rPr>
        <w:t>统计局法规检查所</w:t>
      </w:r>
    </w:p>
    <w:p w:rsidR="0036088D" w:rsidRDefault="0036088D">
      <w:pPr>
        <w:tabs>
          <w:tab w:val="left" w:pos="5535"/>
        </w:tabs>
      </w:pPr>
      <w:r>
        <w:rPr>
          <w:noProof/>
        </w:rPr>
        <w:pict>
          <v:line id="_x0000_s1027" style="position:absolute;left:0;text-align:left;flip:x;z-index:251665920" from="196.4pt,11.25pt" to="197.9pt,203.25pt" filled="t">
            <v:stroke endarrow="open"/>
          </v:line>
        </w:pict>
      </w:r>
    </w:p>
    <w:p w:rsidR="0036088D" w:rsidRDefault="0036088D">
      <w:pPr>
        <w:jc w:val="right"/>
      </w:pPr>
    </w:p>
    <w:p w:rsidR="0036088D" w:rsidRDefault="0036088D">
      <w:pPr>
        <w:jc w:val="right"/>
      </w:pPr>
      <w:r>
        <w:rPr>
          <w:noProof/>
        </w:rPr>
        <w:pict>
          <v:roundrect id="_x0000_s1028" style="position:absolute;left:0;text-align:left;margin-left:2.25pt;margin-top:11.85pt;width:98.25pt;height:48pt;z-index:251646464" arcsize="10923f">
            <v:textbox>
              <w:txbxContent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退回材料</w:t>
                  </w:r>
                </w:p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告知理由</w:t>
                  </w:r>
                </w:p>
              </w:txbxContent>
            </v:textbox>
          </v:roundrect>
        </w:pict>
      </w:r>
    </w:p>
    <w:p w:rsidR="0036088D" w:rsidRDefault="0036088D">
      <w:pPr>
        <w:tabs>
          <w:tab w:val="left" w:pos="2250"/>
        </w:tabs>
        <w:jc w:val="left"/>
      </w:pPr>
      <w:r>
        <w:tab/>
      </w:r>
      <w:r>
        <w:rPr>
          <w:rFonts w:hint="eastAsia"/>
        </w:rPr>
        <w:t>不符合受理条件</w:t>
      </w:r>
    </w:p>
    <w:p w:rsidR="0036088D" w:rsidRDefault="0036088D">
      <w:pPr>
        <w:jc w:val="lef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00.5pt;margin-top:3.25pt;width:93.65pt;height:1.4pt;flip:x;z-index:251658752" filled="t">
            <v:stroke endarrow="open"/>
          </v:shape>
        </w:pict>
      </w:r>
    </w:p>
    <w:p w:rsidR="0036088D" w:rsidRDefault="0036088D"/>
    <w:p w:rsidR="0036088D" w:rsidRDefault="0036088D">
      <w:pPr>
        <w:tabs>
          <w:tab w:val="left" w:pos="2640"/>
        </w:tabs>
      </w:pPr>
      <w:r>
        <w:tab/>
      </w:r>
    </w:p>
    <w:p w:rsidR="0036088D" w:rsidRDefault="0036088D">
      <w:pPr>
        <w:tabs>
          <w:tab w:val="left" w:pos="2640"/>
        </w:tabs>
      </w:pPr>
      <w:r>
        <w:rPr>
          <w:noProof/>
        </w:rPr>
        <w:pict>
          <v:roundrect id="_x0000_s1030" style="position:absolute;left:0;text-align:left;margin-left:2.25pt;margin-top:11.1pt;width:98.25pt;height:46.5pt;z-index:251647488" arcsize="10923f">
            <v:textbox>
              <w:txbxContent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当场开具补充</w:t>
                  </w:r>
                </w:p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材料通知单</w:t>
                  </w:r>
                </w:p>
              </w:txbxContent>
            </v:textbox>
          </v:roundrect>
        </w:pict>
      </w:r>
    </w:p>
    <w:p w:rsidR="0036088D" w:rsidRDefault="0036088D">
      <w:pPr>
        <w:tabs>
          <w:tab w:val="left" w:pos="2145"/>
        </w:tabs>
      </w:pPr>
      <w:r>
        <w:tab/>
      </w:r>
      <w:r>
        <w:rPr>
          <w:rFonts w:hint="eastAsia"/>
        </w:rPr>
        <w:t>申请材料不齐全</w:t>
      </w:r>
    </w:p>
    <w:p w:rsidR="0036088D" w:rsidRDefault="0036088D">
      <w:pPr>
        <w:tabs>
          <w:tab w:val="left" w:pos="2640"/>
        </w:tabs>
      </w:pPr>
      <w:r>
        <w:rPr>
          <w:noProof/>
        </w:rPr>
        <w:pict>
          <v:line id="_x0000_s1031" style="position:absolute;left:0;text-align:left;flip:x;z-index:251657728" from="101.15pt,4.95pt" to="196.4pt,5pt" filled="t">
            <v:stroke endarrow="open"/>
          </v:line>
        </w:pict>
      </w:r>
    </w:p>
    <w:p w:rsidR="0036088D" w:rsidRDefault="0036088D">
      <w:pPr>
        <w:tabs>
          <w:tab w:val="left" w:pos="2250"/>
          <w:tab w:val="center" w:pos="4153"/>
        </w:tabs>
      </w:pPr>
      <w:r>
        <w:tab/>
      </w:r>
      <w:r>
        <w:tab/>
        <w:t xml:space="preserve">          </w:t>
      </w:r>
    </w:p>
    <w:p w:rsidR="0036088D" w:rsidRDefault="0036088D">
      <w:pPr>
        <w:jc w:val="center"/>
      </w:pPr>
      <w:r>
        <w:t xml:space="preserve">          </w:t>
      </w:r>
      <w:r>
        <w:rPr>
          <w:rFonts w:hint="eastAsia"/>
        </w:rPr>
        <w:t>符合受理条件</w:t>
      </w:r>
    </w:p>
    <w:p w:rsidR="0036088D" w:rsidRDefault="0036088D">
      <w:r>
        <w:t xml:space="preserve">                                        </w:t>
      </w:r>
    </w:p>
    <w:p w:rsidR="0036088D" w:rsidRDefault="0036088D">
      <w:r>
        <w:rPr>
          <w:noProof/>
        </w:rPr>
        <w:pict>
          <v:roundrect id="_x0000_s1032" style="position:absolute;left:0;text-align:left;margin-left:153pt;margin-top:.45pt;width:100.5pt;height:58.95pt;z-index:251648512" arcsize="10923f">
            <v:textbox>
              <w:txbxContent>
                <w:p w:rsidR="0036088D" w:rsidRDefault="0036088D">
                  <w:r>
                    <w:rPr>
                      <w:rFonts w:hint="eastAsia"/>
                    </w:rPr>
                    <w:t>认真填写《部门统计调查项目申请表》</w:t>
                  </w:r>
                </w:p>
              </w:txbxContent>
            </v:textbox>
          </v:roundrect>
        </w:pict>
      </w:r>
    </w:p>
    <w:p w:rsidR="0036088D" w:rsidRDefault="0036088D"/>
    <w:p w:rsidR="0036088D" w:rsidRDefault="0036088D"/>
    <w:p w:rsidR="0036088D" w:rsidRDefault="0036088D" w:rsidP="00523697">
      <w:pPr>
        <w:ind w:firstLineChars="200" w:firstLine="31680"/>
      </w:pPr>
      <w:r>
        <w:rPr>
          <w:noProof/>
        </w:rPr>
        <w:pict>
          <v:line id="_x0000_s1033" style="position:absolute;left:0;text-align:left;z-index:251670016" from="194.9pt,11.85pt" to="194.95pt,29.85pt" filled="t">
            <v:stroke endarrow="open"/>
          </v:line>
        </w:pict>
      </w:r>
      <w:r>
        <w:t xml:space="preserve">                                           </w:t>
      </w:r>
    </w:p>
    <w:p w:rsidR="0036088D" w:rsidRDefault="0036088D" w:rsidP="00523697">
      <w:pPr>
        <w:ind w:firstLineChars="200" w:firstLine="31680"/>
      </w:pPr>
      <w:r>
        <w:rPr>
          <w:noProof/>
        </w:rPr>
        <w:pict>
          <v:roundrect id="_x0000_s1034" style="position:absolute;left:0;text-align:left;margin-left:162pt;margin-top:14.25pt;width:85.5pt;height:27.75pt;z-index:251649536" arcsize="10923f">
            <v:textbox>
              <w:txbxContent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核</w:t>
                  </w:r>
                </w:p>
              </w:txbxContent>
            </v:textbox>
          </v:roundrect>
        </w:pict>
      </w:r>
      <w:r>
        <w:t xml:space="preserve">  </w:t>
      </w:r>
    </w:p>
    <w:p w:rsidR="0036088D" w:rsidRDefault="0036088D">
      <w:pPr>
        <w:wordWrap w:val="0"/>
        <w:jc w:val="right"/>
      </w:pPr>
      <w:r>
        <w:rPr>
          <w:noProof/>
        </w:rPr>
        <w:pict>
          <v:line id="_x0000_s1035" style="position:absolute;left:0;text-align:left;flip:x;z-index:251660800" from="105.65pt,10.65pt" to="161.9pt,57.15pt" filled="t">
            <v:stroke endarrow="open"/>
          </v:line>
        </w:pict>
      </w:r>
      <w:r>
        <w:t xml:space="preserve">         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统计局法规所所长（</w:t>
      </w:r>
      <w:r>
        <w:rPr>
          <w:u w:val="single"/>
        </w:rPr>
        <w:t>7</w:t>
      </w:r>
      <w:r>
        <w:rPr>
          <w:rFonts w:hint="eastAsia"/>
          <w:u w:val="single"/>
        </w:rPr>
        <w:t>个工作日</w:t>
      </w:r>
      <w:r>
        <w:rPr>
          <w:rFonts w:hint="eastAsia"/>
        </w:rPr>
        <w:t>）</w:t>
      </w:r>
    </w:p>
    <w:p w:rsidR="0036088D" w:rsidRDefault="0036088D">
      <w:pPr>
        <w:jc w:val="right"/>
      </w:pPr>
      <w:r>
        <w:rPr>
          <w:noProof/>
        </w:rPr>
        <w:pict>
          <v:line id="_x0000_s1036" style="position:absolute;left:0;text-align:left;z-index:251668992" from="194.9pt,10.8pt" to="194.95pt,24.3pt" filled="t">
            <v:stroke endarrow="open"/>
          </v:line>
        </w:pict>
      </w:r>
    </w:p>
    <w:p w:rsidR="0036088D" w:rsidRDefault="0036088D">
      <w:pPr>
        <w:jc w:val="right"/>
      </w:pPr>
      <w:r>
        <w:rPr>
          <w:noProof/>
        </w:rPr>
        <w:pict>
          <v:roundrect id="_x0000_s1037" style="position:absolute;left:0;text-align:left;margin-left:2.25pt;margin-top:1.65pt;width:103.5pt;height:58.5pt;z-index:251652608" arcsize="10923f">
            <v:textbox>
              <w:txbxContent>
                <w:p w:rsidR="0036088D" w:rsidRDefault="0036088D">
                  <w:r>
                    <w:rPr>
                      <w:rFonts w:hint="eastAsia"/>
                    </w:rPr>
                    <w:t>在《意见书》上签署同意或不同意的意见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left:0;text-align:left;margin-left:162pt;margin-top:9.45pt;width:85.5pt;height:26.25pt;z-index:251650560" arcsize="10923f">
            <v:textbox>
              <w:txbxContent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roundrect>
        </w:pict>
      </w:r>
    </w:p>
    <w:p w:rsidR="0036088D" w:rsidRDefault="0036088D">
      <w:pPr>
        <w:tabs>
          <w:tab w:val="left" w:pos="5130"/>
        </w:tabs>
        <w:jc w:val="left"/>
        <w:rPr>
          <w:u w:val="single"/>
        </w:rPr>
      </w:pPr>
      <w:r>
        <w:rPr>
          <w:noProof/>
        </w:rPr>
        <w:pict>
          <v:line id="_x0000_s1039" style="position:absolute;z-index:251662848" from="106.4pt,15.6pt" to="161.9pt,48.6pt" filled="t">
            <v:stroke endarrow="open"/>
          </v:line>
        </w:pict>
      </w:r>
      <w:r>
        <w:rPr>
          <w:noProof/>
        </w:rPr>
        <w:pict>
          <v:line id="_x0000_s1040" style="position:absolute;flip:y;z-index:251661824" from="106.4pt,10.35pt" to="162.65pt,13.35pt" filled="t">
            <v:stroke endarrow="open"/>
          </v:line>
        </w:pict>
      </w:r>
      <w:r>
        <w:tab/>
      </w:r>
      <w:r>
        <w:rPr>
          <w:rFonts w:hint="eastAsia"/>
          <w:u w:val="single"/>
        </w:rPr>
        <w:t>分管领导、局长（</w:t>
      </w:r>
      <w:r>
        <w:rPr>
          <w:u w:val="single"/>
        </w:rPr>
        <w:t>5</w:t>
      </w:r>
      <w:r>
        <w:rPr>
          <w:rFonts w:hint="eastAsia"/>
          <w:u w:val="single"/>
        </w:rPr>
        <w:t>个工作日）</w:t>
      </w:r>
    </w:p>
    <w:p w:rsidR="0036088D" w:rsidRDefault="0036088D">
      <w:pPr>
        <w:jc w:val="right"/>
      </w:pPr>
      <w:r>
        <w:rPr>
          <w:noProof/>
        </w:rPr>
        <w:pict>
          <v:line id="_x0000_s1041" style="position:absolute;left:0;text-align:left;z-index:251667968" from="196.4pt,4.5pt" to="197.15pt,19.5pt" filled="t">
            <v:stroke endarrow="open"/>
          </v:line>
        </w:pict>
      </w:r>
    </w:p>
    <w:p w:rsidR="0036088D" w:rsidRDefault="0036088D">
      <w:r>
        <w:rPr>
          <w:noProof/>
        </w:rPr>
        <w:pict>
          <v:roundrect id="_x0000_s1042" style="position:absolute;left:0;text-align:left;margin-left:162pt;margin-top:4.2pt;width:85.5pt;height:26.25pt;z-index:251651584" arcsize="10923f">
            <v:textbox>
              <w:txbxContent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告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知</w:t>
                  </w:r>
                </w:p>
              </w:txbxContent>
            </v:textbox>
          </v:roundrect>
        </w:pict>
      </w:r>
    </w:p>
    <w:p w:rsidR="0036088D" w:rsidRDefault="0036088D">
      <w:pPr>
        <w:rPr>
          <w:u w:val="single"/>
        </w:rPr>
      </w:pPr>
      <w:r>
        <w:rPr>
          <w:noProof/>
        </w:rPr>
        <w:pict>
          <v:line id="_x0000_s1043" style="position:absolute;left:0;text-align:left;z-index:251666944" from="198.65pt,14.55pt" to="198.7pt,67.8pt" filled="t">
            <v:stroke endarrow="open"/>
          </v:line>
        </w:pict>
      </w:r>
      <w:r>
        <w:t xml:space="preserve">                                                </w:t>
      </w:r>
      <w:r>
        <w:rPr>
          <w:rFonts w:hint="eastAsia"/>
          <w:u w:val="single"/>
        </w:rPr>
        <w:t>统计局法规所工作人员（</w:t>
      </w:r>
      <w:r>
        <w:rPr>
          <w:u w:val="single"/>
        </w:rPr>
        <w:t>3</w:t>
      </w:r>
      <w:r>
        <w:rPr>
          <w:rFonts w:hint="eastAsia"/>
          <w:u w:val="single"/>
        </w:rPr>
        <w:t>个工作日）</w:t>
      </w:r>
      <w:r>
        <w:rPr>
          <w:u w:val="single"/>
        </w:rPr>
        <w:t xml:space="preserve">  </w:t>
      </w:r>
    </w:p>
    <w:p w:rsidR="0036088D" w:rsidRDefault="0036088D" w:rsidP="00523697">
      <w:pPr>
        <w:ind w:firstLineChars="700" w:firstLine="31680"/>
      </w:pPr>
      <w:r>
        <w:rPr>
          <w:rFonts w:hint="eastAsia"/>
        </w:rPr>
        <w:t>审核未通过</w:t>
      </w:r>
    </w:p>
    <w:tbl>
      <w:tblPr>
        <w:tblW w:w="3105" w:type="dxa"/>
        <w:tblInd w:w="948" w:type="dxa"/>
        <w:tblBorders>
          <w:top w:val="single" w:sz="4" w:space="0" w:color="auto"/>
        </w:tblBorders>
        <w:tblLayout w:type="fixed"/>
        <w:tblLook w:val="00A0"/>
      </w:tblPr>
      <w:tblGrid>
        <w:gridCol w:w="3105"/>
      </w:tblGrid>
      <w:tr w:rsidR="0036088D">
        <w:trPr>
          <w:trHeight w:val="100"/>
        </w:trPr>
        <w:tc>
          <w:tcPr>
            <w:tcW w:w="3105" w:type="dxa"/>
            <w:tcBorders>
              <w:top w:val="single" w:sz="4" w:space="0" w:color="auto"/>
            </w:tcBorders>
          </w:tcPr>
          <w:p w:rsidR="0036088D" w:rsidRDefault="0036088D">
            <w:pPr>
              <w:jc w:val="center"/>
            </w:pPr>
            <w:r>
              <w:rPr>
                <w:noProof/>
              </w:rPr>
              <w:pict>
                <v:line id="_x0000_s1044" style="position:absolute;left:0;text-align:left;z-index:251663872" from="-4.75pt,.1pt" to="-4.7pt,36.85pt" filled="t">
                  <v:stroke endarrow="open"/>
                </v:line>
              </w:pict>
            </w:r>
          </w:p>
        </w:tc>
      </w:tr>
    </w:tbl>
    <w:p w:rsidR="0036088D" w:rsidRDefault="0036088D">
      <w:pPr>
        <w:jc w:val="center"/>
      </w:pPr>
      <w:r>
        <w:t xml:space="preserve">      </w:t>
      </w:r>
      <w:r>
        <w:rPr>
          <w:rFonts w:hint="eastAsia"/>
        </w:rPr>
        <w:t>审核通过</w:t>
      </w:r>
    </w:p>
    <w:p w:rsidR="0036088D" w:rsidRDefault="0036088D">
      <w:pPr>
        <w:jc w:val="right"/>
      </w:pPr>
      <w:r>
        <w:rPr>
          <w:noProof/>
        </w:rPr>
        <w:pict>
          <v:roundrect id="_x0000_s1045" style="position:absolute;left:0;text-align:left;margin-left:153pt;margin-top:5.25pt;width:98.25pt;height:75.4pt;z-index:251655680" arcsize="10923f">
            <v:textbox>
              <w:txbxContent>
                <w:p w:rsidR="0036088D" w:rsidRDefault="0036088D">
                  <w:bookmarkStart w:id="0" w:name="_GoBack"/>
                  <w:bookmarkEnd w:id="0"/>
                  <w:r>
                    <w:rPr>
                      <w:rFonts w:hint="eastAsia"/>
                    </w:rPr>
                    <w:t>告知申请人领取《部门统计调查项目审批决定书》</w:t>
                  </w:r>
                </w:p>
                <w:p w:rsidR="0036088D" w:rsidRDefault="0036088D"/>
              </w:txbxContent>
            </v:textbox>
          </v:roundrect>
        </w:pict>
      </w:r>
      <w:r>
        <w:rPr>
          <w:noProof/>
        </w:rPr>
        <w:pict>
          <v:roundrect id="_x0000_s1046" style="position:absolute;left:0;text-align:left;margin-left:-7.5pt;margin-top:5.25pt;width:98.25pt;height:75.4pt;z-index:251653632" arcsize="10923f">
            <v:textbox>
              <w:txbxContent>
                <w:p w:rsidR="0036088D" w:rsidRDefault="0036088D">
                  <w:r>
                    <w:rPr>
                      <w:rFonts w:hint="eastAsia"/>
                    </w:rPr>
                    <w:t>告知申请人领取不予开展《部门统计调查项目审批决定书》</w:t>
                  </w:r>
                </w:p>
              </w:txbxContent>
            </v:textbox>
          </v:roundrect>
        </w:pict>
      </w:r>
    </w:p>
    <w:p w:rsidR="0036088D" w:rsidRDefault="0036088D">
      <w:pPr>
        <w:jc w:val="right"/>
      </w:pPr>
    </w:p>
    <w:p w:rsidR="0036088D" w:rsidRDefault="0036088D">
      <w:pPr>
        <w:jc w:val="right"/>
      </w:pPr>
    </w:p>
    <w:p w:rsidR="0036088D" w:rsidRDefault="0036088D">
      <w:pPr>
        <w:tabs>
          <w:tab w:val="left" w:pos="255"/>
        </w:tabs>
      </w:pPr>
      <w:r>
        <w:tab/>
      </w:r>
    </w:p>
    <w:p w:rsidR="0036088D" w:rsidRDefault="0036088D"/>
    <w:p w:rsidR="0036088D" w:rsidRDefault="0036088D">
      <w:r>
        <w:rPr>
          <w:noProof/>
        </w:rPr>
        <w:pict>
          <v:shape id="_x0000_s1047" type="#_x0000_t32" style="position:absolute;left:0;text-align:left;margin-left:202.15pt;margin-top:2.65pt;width:0;height:22.4pt;z-index:251659776" filled="t">
            <v:stroke endarrow="open"/>
          </v:shape>
        </w:pict>
      </w:r>
      <w:r>
        <w:rPr>
          <w:noProof/>
        </w:rPr>
        <w:pict>
          <v:shape id="_x0000_s1048" type="#_x0000_t32" style="position:absolute;left:0;text-align:left;margin-left:41.25pt;margin-top:2.65pt;width:0;height:39.75pt;z-index:251656704" o:connectortype="straight"/>
        </w:pict>
      </w:r>
    </w:p>
    <w:p w:rsidR="0036088D" w:rsidRDefault="0036088D">
      <w:r>
        <w:rPr>
          <w:noProof/>
        </w:rPr>
        <w:pict>
          <v:roundrect id="_x0000_s1049" style="position:absolute;left:0;text-align:left;margin-left:153pt;margin-top:9.45pt;width:98.25pt;height:26.35pt;z-index:251654656" arcsize="10923f">
            <v:textbox>
              <w:txbxContent>
                <w:p w:rsidR="0036088D" w:rsidRDefault="0036088D">
                  <w:pPr>
                    <w:jc w:val="center"/>
                  </w:pPr>
                  <w:r>
                    <w:rPr>
                      <w:rFonts w:hint="eastAsia"/>
                    </w:rPr>
                    <w:t>审批归档</w:t>
                  </w:r>
                </w:p>
              </w:txbxContent>
            </v:textbox>
          </v:roundrect>
        </w:pict>
      </w:r>
    </w:p>
    <w:p w:rsidR="0036088D" w:rsidRDefault="0036088D">
      <w:pPr>
        <w:tabs>
          <w:tab w:val="left" w:pos="675"/>
        </w:tabs>
      </w:pPr>
      <w:r>
        <w:rPr>
          <w:noProof/>
        </w:rPr>
        <w:pict>
          <v:line id="_x0000_s1050" style="position:absolute;left:0;text-align:left;flip:y;z-index:251664896" from="41.15pt,8.95pt" to="152.9pt,11.2pt" filled="t">
            <v:stroke endarrow="open"/>
          </v:line>
        </w:pict>
      </w:r>
      <w:r>
        <w:tab/>
      </w:r>
    </w:p>
    <w:p w:rsidR="0036088D" w:rsidRDefault="0036088D">
      <w:pPr>
        <w:rPr>
          <w:b/>
          <w:bCs/>
        </w:rPr>
      </w:pPr>
    </w:p>
    <w:sectPr w:rsidR="0036088D" w:rsidSect="004D2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0DA"/>
    <w:rsid w:val="00024225"/>
    <w:rsid w:val="000452E0"/>
    <w:rsid w:val="001B6D0D"/>
    <w:rsid w:val="002D6996"/>
    <w:rsid w:val="0036088D"/>
    <w:rsid w:val="004704E4"/>
    <w:rsid w:val="004D19A6"/>
    <w:rsid w:val="004D2A3F"/>
    <w:rsid w:val="00523697"/>
    <w:rsid w:val="00570EF3"/>
    <w:rsid w:val="00596004"/>
    <w:rsid w:val="00704405"/>
    <w:rsid w:val="00734847"/>
    <w:rsid w:val="007622B2"/>
    <w:rsid w:val="0083387F"/>
    <w:rsid w:val="00872994"/>
    <w:rsid w:val="00A076CE"/>
    <w:rsid w:val="00AA7BF4"/>
    <w:rsid w:val="00B53A86"/>
    <w:rsid w:val="00BC00DA"/>
    <w:rsid w:val="00CD6418"/>
    <w:rsid w:val="00D72C25"/>
    <w:rsid w:val="00E05273"/>
    <w:rsid w:val="00E840DB"/>
    <w:rsid w:val="00EE21DB"/>
    <w:rsid w:val="00F37D73"/>
    <w:rsid w:val="00F96100"/>
    <w:rsid w:val="00FF6021"/>
    <w:rsid w:val="071546AD"/>
    <w:rsid w:val="0AA12680"/>
    <w:rsid w:val="0DAD4881"/>
    <w:rsid w:val="0EA0510E"/>
    <w:rsid w:val="149F72E2"/>
    <w:rsid w:val="18B72C9A"/>
    <w:rsid w:val="1A0C7D49"/>
    <w:rsid w:val="1ACC2385"/>
    <w:rsid w:val="1E187270"/>
    <w:rsid w:val="25626261"/>
    <w:rsid w:val="27813D7C"/>
    <w:rsid w:val="2A4A420F"/>
    <w:rsid w:val="2DBB122D"/>
    <w:rsid w:val="2F0C123B"/>
    <w:rsid w:val="35B20725"/>
    <w:rsid w:val="39561BA0"/>
    <w:rsid w:val="420B0DEA"/>
    <w:rsid w:val="47E40B80"/>
    <w:rsid w:val="4B596F2D"/>
    <w:rsid w:val="591945BB"/>
    <w:rsid w:val="5E425832"/>
    <w:rsid w:val="65472856"/>
    <w:rsid w:val="67A7139C"/>
    <w:rsid w:val="67A7359A"/>
    <w:rsid w:val="69900EBC"/>
    <w:rsid w:val="6D326E35"/>
    <w:rsid w:val="6DAD649D"/>
    <w:rsid w:val="6F1D1E58"/>
    <w:rsid w:val="6FD16484"/>
    <w:rsid w:val="6FE2091C"/>
    <w:rsid w:val="70C85717"/>
    <w:rsid w:val="73B33B60"/>
    <w:rsid w:val="76AD25C4"/>
    <w:rsid w:val="77903BBD"/>
    <w:rsid w:val="77E71047"/>
    <w:rsid w:val="7D5D23BD"/>
    <w:rsid w:val="7D7837FF"/>
    <w:rsid w:val="7F800DBE"/>
    <w:rsid w:val="7FAF6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3F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2A3F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63</Words>
  <Characters>365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统计局部门行政权力实施程序内容</dc:title>
  <dc:subject/>
  <dc:creator>Administrator</dc:creator>
  <cp:keywords/>
  <dc:description/>
  <cp:lastModifiedBy>SDWM</cp:lastModifiedBy>
  <cp:revision>4</cp:revision>
  <cp:lastPrinted>2015-12-07T12:35:00Z</cp:lastPrinted>
  <dcterms:created xsi:type="dcterms:W3CDTF">2016-06-13T09:31:00Z</dcterms:created>
  <dcterms:modified xsi:type="dcterms:W3CDTF">2016-07-04T07:42:00Z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