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F0AF4" w:rsidRPr="0030542A" w:rsidRDefault="00BF0AF4" w:rsidP="0030542A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787F4A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5pt;height:615pt">
            <v:imagedata r:id="rId5" r:href="rId6"/>
          </v:shape>
        </w:pict>
      </w:r>
    </w:p>
    <w:p w:rsidR="00BF0AF4" w:rsidRDefault="00BF0AF4"/>
    <w:sectPr w:rsidR="00BF0AF4" w:rsidSect="00971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C15CD"/>
    <w:multiLevelType w:val="singleLevel"/>
    <w:tmpl w:val="770A1B2C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30542A"/>
    <w:rsid w:val="003D2A40"/>
    <w:rsid w:val="003D3330"/>
    <w:rsid w:val="004F341E"/>
    <w:rsid w:val="005E0C64"/>
    <w:rsid w:val="006279AD"/>
    <w:rsid w:val="006F5A6F"/>
    <w:rsid w:val="00787F4A"/>
    <w:rsid w:val="00850830"/>
    <w:rsid w:val="008C7C9F"/>
    <w:rsid w:val="00901C1C"/>
    <w:rsid w:val="00971E7D"/>
    <w:rsid w:val="00BF0AF4"/>
    <w:rsid w:val="00C467B9"/>
    <w:rsid w:val="00C81246"/>
    <w:rsid w:val="00F34946"/>
    <w:rsid w:val="01AB491C"/>
    <w:rsid w:val="11716160"/>
    <w:rsid w:val="1B2A4A0C"/>
    <w:rsid w:val="1EC113D0"/>
    <w:rsid w:val="4B862C8F"/>
    <w:rsid w:val="562D579B"/>
    <w:rsid w:val="67B9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E7D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1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7F4A"/>
    <w:rPr>
      <w:rFonts w:ascii="Calibri" w:hAnsi="Calibri" w:cs="Times New Roman"/>
      <w:kern w:val="2"/>
      <w:sz w:val="21"/>
    </w:rPr>
  </w:style>
  <w:style w:type="character" w:styleId="PageNumber">
    <w:name w:val="page number"/>
    <w:basedOn w:val="DefaultParagraphFont"/>
    <w:uiPriority w:val="99"/>
    <w:rsid w:val="00971E7D"/>
    <w:rPr>
      <w:rFonts w:cs="Times New Roman"/>
    </w:rPr>
  </w:style>
  <w:style w:type="table" w:styleId="TableGrid">
    <w:name w:val="Table Grid"/>
    <w:basedOn w:val="TableNormal"/>
    <w:uiPriority w:val="99"/>
    <w:rsid w:val="00971E7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9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My%20Documents\Tencent%20Files\727971990\Image\Group\B_J7TI%5b%5b%7b%25W%5dZLKGY39FQR9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</Words>
  <Characters>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4</cp:revision>
  <dcterms:created xsi:type="dcterms:W3CDTF">2016-06-13T07:10:00Z</dcterms:created>
  <dcterms:modified xsi:type="dcterms:W3CDTF">2016-07-04T02:52:00Z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