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42400" w:rsidRPr="00CA32CF" w:rsidRDefault="00742400" w:rsidP="00E97ACE">
      <w:pPr>
        <w:widowControl/>
        <w:jc w:val="center"/>
        <w:rPr>
          <w:rFonts w:ascii="宋体" w:cs="宋体"/>
          <w:kern w:val="0"/>
          <w:sz w:val="24"/>
          <w:szCs w:val="24"/>
        </w:rPr>
      </w:pPr>
      <w:r w:rsidRPr="00563993">
        <w:rPr>
          <w:rFonts w:asci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96.5pt;height:564.75pt">
            <v:imagedata r:id="rId5" r:href="rId6"/>
          </v:shape>
        </w:pict>
      </w:r>
    </w:p>
    <w:p w:rsidR="00742400" w:rsidRPr="00CA32CF" w:rsidRDefault="00742400" w:rsidP="00CA32CF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563993">
        <w:rPr>
          <w:rFonts w:ascii="宋体" w:cs="宋体"/>
          <w:kern w:val="0"/>
          <w:sz w:val="24"/>
          <w:szCs w:val="24"/>
        </w:rPr>
        <w:pict>
          <v:shape id="_x0000_i1026" type="#_x0000_t75" alt="" style="width:423pt;height:597.75pt">
            <v:imagedata r:id="rId7" r:href="rId8"/>
          </v:shape>
        </w:pict>
      </w:r>
    </w:p>
    <w:p w:rsidR="00742400" w:rsidRDefault="00742400"/>
    <w:p w:rsidR="00742400" w:rsidRDefault="00742400"/>
    <w:p w:rsidR="00742400" w:rsidRDefault="00742400"/>
    <w:p w:rsidR="00742400" w:rsidRDefault="00742400"/>
    <w:sectPr w:rsidR="00742400" w:rsidSect="004969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C141D"/>
    <w:multiLevelType w:val="singleLevel"/>
    <w:tmpl w:val="91B8E97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0D0608"/>
    <w:rsid w:val="000F0085"/>
    <w:rsid w:val="004969E8"/>
    <w:rsid w:val="00563993"/>
    <w:rsid w:val="00742400"/>
    <w:rsid w:val="00C67BF9"/>
    <w:rsid w:val="00CA32CF"/>
    <w:rsid w:val="00CC5118"/>
    <w:rsid w:val="00D359F1"/>
    <w:rsid w:val="00E97ACE"/>
    <w:rsid w:val="01AB491C"/>
    <w:rsid w:val="11716160"/>
    <w:rsid w:val="1B2A4A0C"/>
    <w:rsid w:val="1D8D41F6"/>
    <w:rsid w:val="1EC113D0"/>
    <w:rsid w:val="562D579B"/>
    <w:rsid w:val="674E7778"/>
    <w:rsid w:val="67B9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969E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69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kern w:val="2"/>
      <w:sz w:val="21"/>
    </w:rPr>
  </w:style>
  <w:style w:type="paragraph" w:styleId="NormalWeb">
    <w:name w:val="Normal (Web)"/>
    <w:basedOn w:val="Normal"/>
    <w:uiPriority w:val="99"/>
    <w:rsid w:val="004969E8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PageNumber">
    <w:name w:val="page number"/>
    <w:basedOn w:val="DefaultParagraphFont"/>
    <w:uiPriority w:val="99"/>
    <w:rsid w:val="004969E8"/>
    <w:rPr>
      <w:rFonts w:cs="Times New Roman"/>
    </w:rPr>
  </w:style>
  <w:style w:type="table" w:styleId="TableGrid">
    <w:name w:val="Table Grid"/>
    <w:basedOn w:val="TableNormal"/>
    <w:uiPriority w:val="99"/>
    <w:rsid w:val="004969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25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My%20Documents\Tencent%20Files\727971990\Image\Group\3TK%60BSVIX8PSW4LN8X~)NQ0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My%20Documents\Tencent%20Files\727971990\Image\Group\9DU_$17TWEE_%7bS~9W66LD6T.pn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39</Words>
  <Characters>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双牌县交通运输局行政权力实施程序内容</dc:title>
  <dc:subject/>
  <dc:creator>Administrator</dc:creator>
  <cp:keywords/>
  <dc:description/>
  <cp:lastModifiedBy>SDWM</cp:lastModifiedBy>
  <cp:revision>3</cp:revision>
  <dcterms:created xsi:type="dcterms:W3CDTF">2016-06-13T07:18:00Z</dcterms:created>
  <dcterms:modified xsi:type="dcterms:W3CDTF">2016-07-04T00:58:00Z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