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410F" w:rsidRDefault="006F410F">
      <w:pPr>
        <w:tabs>
          <w:tab w:val="left" w:pos="5413"/>
        </w:tabs>
        <w:rPr>
          <w:rFonts w:ascii="仿宋_GB2312" w:eastAsia="仿宋_GB2312" w:hAnsi="仿宋_GB2312" w:cs="仿宋_GB2312"/>
          <w:b/>
          <w:bCs/>
          <w:sz w:val="36"/>
          <w:szCs w:val="36"/>
        </w:rPr>
      </w:pPr>
      <w:r w:rsidRPr="0017385C">
        <w:rPr>
          <w:rFonts w:ascii="仿宋_GB2312" w:eastAsia="仿宋_GB2312" w:hAnsi="仿宋_GB2312" w:cs="仿宋_GB2312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489.75pt">
            <v:imagedata r:id="rId4" o:title=""/>
          </v:shape>
        </w:pict>
      </w:r>
    </w:p>
    <w:sectPr w:rsidR="006F410F" w:rsidSect="00F74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17385C"/>
    <w:rsid w:val="00203FAE"/>
    <w:rsid w:val="002A60DA"/>
    <w:rsid w:val="005604AB"/>
    <w:rsid w:val="006F410F"/>
    <w:rsid w:val="008141EC"/>
    <w:rsid w:val="008D39B5"/>
    <w:rsid w:val="00957571"/>
    <w:rsid w:val="00AA3A6B"/>
    <w:rsid w:val="00F74F96"/>
    <w:rsid w:val="00FB27B0"/>
    <w:rsid w:val="01AB491C"/>
    <w:rsid w:val="0D623A72"/>
    <w:rsid w:val="11716160"/>
    <w:rsid w:val="1B2A4A0C"/>
    <w:rsid w:val="1EC113D0"/>
    <w:rsid w:val="1FEE5C7B"/>
    <w:rsid w:val="29120F71"/>
    <w:rsid w:val="2C3E4388"/>
    <w:rsid w:val="2C7A22F6"/>
    <w:rsid w:val="2DB6391C"/>
    <w:rsid w:val="367308D2"/>
    <w:rsid w:val="42680236"/>
    <w:rsid w:val="43251536"/>
    <w:rsid w:val="47A45B98"/>
    <w:rsid w:val="499815BA"/>
    <w:rsid w:val="4B5D4626"/>
    <w:rsid w:val="4B862C8F"/>
    <w:rsid w:val="52121BB5"/>
    <w:rsid w:val="562D579B"/>
    <w:rsid w:val="5B214A7F"/>
    <w:rsid w:val="5EAA50E9"/>
    <w:rsid w:val="600D5348"/>
    <w:rsid w:val="659E5744"/>
    <w:rsid w:val="67B96E27"/>
    <w:rsid w:val="70493FDC"/>
    <w:rsid w:val="7AEC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F96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4F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kern w:val="2"/>
      <w:sz w:val="21"/>
    </w:rPr>
  </w:style>
  <w:style w:type="paragraph" w:styleId="NormalWeb">
    <w:name w:val="Normal (Web)"/>
    <w:basedOn w:val="Normal"/>
    <w:uiPriority w:val="99"/>
    <w:rsid w:val="00F74F96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F74F96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F74F96"/>
    <w:rPr>
      <w:rFonts w:cs="Times New Roman"/>
    </w:rPr>
  </w:style>
  <w:style w:type="table" w:styleId="TableGrid">
    <w:name w:val="Table Grid"/>
    <w:basedOn w:val="TableNormal"/>
    <w:uiPriority w:val="99"/>
    <w:rsid w:val="00F74F9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双牌县交通运输局行政权力实施程序内容</dc:title>
  <dc:subject/>
  <dc:creator>Administrator</dc:creator>
  <cp:keywords/>
  <dc:description/>
  <cp:lastModifiedBy>SDWM</cp:lastModifiedBy>
  <cp:revision>3</cp:revision>
  <dcterms:created xsi:type="dcterms:W3CDTF">2016-06-13T07:19:00Z</dcterms:created>
  <dcterms:modified xsi:type="dcterms:W3CDTF">2016-07-04T01:02:00Z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